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80" w:rsidRPr="000B42EE" w:rsidRDefault="00730680" w:rsidP="000B42EE">
      <w:pPr>
        <w:spacing w:line="240" w:lineRule="auto"/>
        <w:ind w:left="6379" w:firstLine="2"/>
        <w:rPr>
          <w:rFonts w:ascii="Times New Roman" w:hAnsi="Times New Roman" w:cs="Times New Roman"/>
          <w:sz w:val="24"/>
          <w:szCs w:val="24"/>
          <w:lang w:val="uk-UA"/>
        </w:rPr>
      </w:pPr>
      <w:r w:rsidRPr="000B42EE">
        <w:rPr>
          <w:rFonts w:ascii="Times New Roman" w:hAnsi="Times New Roman" w:cs="Times New Roman"/>
          <w:sz w:val="24"/>
          <w:szCs w:val="24"/>
          <w:lang w:val="uk-UA"/>
        </w:rPr>
        <w:t>Додаток до рішення</w:t>
      </w:r>
    </w:p>
    <w:p w:rsidR="00730680" w:rsidRPr="000B42EE" w:rsidRDefault="00730680" w:rsidP="000B42EE">
      <w:pPr>
        <w:spacing w:line="240" w:lineRule="auto"/>
        <w:ind w:left="6379" w:firstLine="2"/>
        <w:rPr>
          <w:rFonts w:ascii="Times New Roman" w:hAnsi="Times New Roman" w:cs="Times New Roman"/>
          <w:sz w:val="24"/>
          <w:szCs w:val="24"/>
          <w:lang w:val="uk-UA"/>
        </w:rPr>
      </w:pPr>
      <w:r w:rsidRPr="000B42EE">
        <w:rPr>
          <w:rFonts w:ascii="Times New Roman" w:hAnsi="Times New Roman" w:cs="Times New Roman"/>
          <w:sz w:val="24"/>
          <w:szCs w:val="24"/>
          <w:lang w:val="uk-UA"/>
        </w:rPr>
        <w:t>шостої сесії сьомого скликання Лубенської міської ради</w:t>
      </w:r>
    </w:p>
    <w:p w:rsidR="00730680" w:rsidRPr="000B42EE" w:rsidRDefault="00730680" w:rsidP="000B42EE">
      <w:pPr>
        <w:spacing w:line="240" w:lineRule="auto"/>
        <w:ind w:left="6375" w:firstLine="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 08 квітня 2016 року</w:t>
      </w:r>
      <w:r w:rsidRPr="000B42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30680" w:rsidRPr="00D7179A" w:rsidRDefault="00730680" w:rsidP="00F907DE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23"/>
          <w:b/>
          <w:bCs/>
          <w:sz w:val="28"/>
          <w:szCs w:val="28"/>
          <w:bdr w:val="none" w:sz="0" w:space="0" w:color="auto" w:frame="1"/>
          <w:lang w:val="uk-UA"/>
        </w:rPr>
      </w:pPr>
    </w:p>
    <w:p w:rsidR="00730680" w:rsidRPr="00D7179A" w:rsidRDefault="00730680" w:rsidP="00C16931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23"/>
          <w:b/>
          <w:bCs/>
          <w:sz w:val="28"/>
          <w:szCs w:val="28"/>
          <w:bdr w:val="none" w:sz="0" w:space="0" w:color="auto" w:frame="1"/>
          <w:lang w:val="uk-UA"/>
        </w:rPr>
      </w:pPr>
    </w:p>
    <w:p w:rsidR="00730680" w:rsidRPr="000B42EE" w:rsidRDefault="00730680" w:rsidP="00C16931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23"/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  <w:lang w:val="uk-UA"/>
        </w:rPr>
      </w:pPr>
      <w:r w:rsidRPr="000B42EE">
        <w:rPr>
          <w:rStyle w:val="rvts23"/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  <w:lang w:val="uk-UA"/>
        </w:rPr>
        <w:t xml:space="preserve">Порядок </w:t>
      </w:r>
    </w:p>
    <w:p w:rsidR="00730680" w:rsidRPr="000B42EE" w:rsidRDefault="00730680" w:rsidP="00C16931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23"/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  <w:lang w:val="uk-UA"/>
        </w:rPr>
      </w:pPr>
      <w:r w:rsidRPr="000B42EE">
        <w:rPr>
          <w:rStyle w:val="rvts23"/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  <w:lang w:val="uk-UA"/>
        </w:rPr>
        <w:t>призначення на посаду керівників навчальних закладів системи загальної середньої освіти  міста Лубен, що належать до комунальної форми власності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n4"/>
      <w:bookmarkEnd w:id="0"/>
    </w:p>
    <w:p w:rsidR="00730680" w:rsidRPr="004F6C86" w:rsidRDefault="00730680" w:rsidP="00C16931">
      <w:pPr>
        <w:pStyle w:val="rvps6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11"/>
      <w:bookmarkEnd w:id="1"/>
      <w:r w:rsidRPr="004F6C86">
        <w:rPr>
          <w:rFonts w:ascii="Times New Roman" w:hAnsi="Times New Roman" w:cs="Times New Roman"/>
          <w:sz w:val="28"/>
          <w:szCs w:val="28"/>
          <w:lang w:val="uk-UA"/>
        </w:rPr>
        <w:t>1. Порядок призначення на посаду керівників (директорів) загальноосвітніх навчальних закладів та інших закладів, які належать до системи загальної середньої освіти  комунальної форми власності (далі – Порядок) розроблено відповідно до Конституції України, Законів України «Про освіту», «Про загальну середню освіту», «Про місцеве самоврядування в Україні», з урахуванням Постанови Кабінету Міністрів України від 13.10.2015 р. № 827 «Про затвердження Порядку призначення на посаду керівників загальноосвітніх навчальних закладів державної форми власності»,  Постанови Кабінету Міністрів України від 27.08.2010 р. за № 778 «Про затвердження Положення про загал</w:t>
      </w:r>
      <w:r>
        <w:rPr>
          <w:rFonts w:ascii="Times New Roman" w:hAnsi="Times New Roman" w:cs="Times New Roman"/>
          <w:sz w:val="28"/>
          <w:szCs w:val="28"/>
          <w:lang w:val="uk-UA"/>
        </w:rPr>
        <w:t>ьноосвітній навчальний заклад» (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змінами); Постанови Кабінету Міністрів України від 12.03.2003 р. №306 «Про затвердження Положення про навчально-виховний комплекс «дошкільний навчальний заклад – загальноосвітній навчальний заклад», «загальноосвітній навчальний заклад – дошкільний навчальний заклад»»; Типового положення про атестацію педагогічних працівників, затвердженого наказом Міністерства освіти і науки України від 06 жовтня 2010 року № 930 та зареєстрованого в Міністерстві юстиції України 14.12.2010 року за №1255/18550 (зі змінами) (далі – Типове положення про атестацію педагогічних працівників); керуючись Положенням про управління освіти виконавчого комітету Лубенської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ради. Цей Порядок 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визначає механізм призначення на посаду керівників загальноосвітніх навчальних закладів та інших закладів, які належать до системи загальної середньої </w:t>
      </w:r>
      <w:r>
        <w:rPr>
          <w:rFonts w:ascii="Times New Roman" w:hAnsi="Times New Roman" w:cs="Times New Roman"/>
          <w:sz w:val="28"/>
          <w:szCs w:val="28"/>
          <w:lang w:val="uk-UA"/>
        </w:rPr>
        <w:t>освіти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форми власності м. Лубен (далі – навчальні заклади).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12"/>
      <w:bookmarkEnd w:id="2"/>
      <w:r w:rsidRPr="004F6C86">
        <w:rPr>
          <w:rFonts w:ascii="Times New Roman" w:hAnsi="Times New Roman" w:cs="Times New Roman"/>
          <w:sz w:val="28"/>
          <w:szCs w:val="28"/>
          <w:lang w:val="uk-UA"/>
        </w:rPr>
        <w:t>2. Керівником (директором) навчального закладу може бути особа, яка є громадянином України, має вищу педагогічну освіту на рівні спеціаліста або магістра, стаж педагогічної роботи не менше трьох років, успішно пройшла атестацію керівних кадрів освіти у порядку, встановленому чинним законодавством; вільно володіє державною мовою, має високі моральні якості та стан здоров’я, що дозволяє виконувати професійні обов’язки.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n13"/>
      <w:bookmarkEnd w:id="3"/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3. Призначення керівників навчальних закладів здійснюється начальником управління освіти виконавчого комітету Лубенської міської ради (далі –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 освіти) за погодженням з міським головою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за результатами конкурсного відбору, що проводиться відповідно до ц</w:t>
      </w:r>
      <w:r>
        <w:rPr>
          <w:rFonts w:ascii="Times New Roman" w:hAnsi="Times New Roman" w:cs="Times New Roman"/>
          <w:sz w:val="28"/>
          <w:szCs w:val="28"/>
          <w:lang w:val="uk-UA"/>
        </w:rPr>
        <w:t>ього Порядку,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трудового договору відповідно до чинного законодавства.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14"/>
      <w:bookmarkEnd w:id="4"/>
      <w:r w:rsidRPr="004F6C86">
        <w:rPr>
          <w:rFonts w:ascii="Times New Roman" w:hAnsi="Times New Roman" w:cs="Times New Roman"/>
          <w:sz w:val="28"/>
          <w:szCs w:val="28"/>
          <w:lang w:val="uk-UA"/>
        </w:rPr>
        <w:t>4. Підставою для проведення конкурсного відбору є рішення управління освіти.</w:t>
      </w:r>
      <w:bookmarkStart w:id="5" w:name="n15"/>
      <w:bookmarkEnd w:id="5"/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Підставами для прийняття відповідного рішення є:</w:t>
      </w:r>
    </w:p>
    <w:p w:rsidR="00730680" w:rsidRPr="004F6C86" w:rsidRDefault="00730680" w:rsidP="00C16931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n16"/>
      <w:bookmarkEnd w:id="6"/>
      <w:r w:rsidRPr="004F6C86">
        <w:rPr>
          <w:rFonts w:ascii="Times New Roman" w:hAnsi="Times New Roman" w:cs="Times New Roman"/>
          <w:sz w:val="28"/>
          <w:szCs w:val="28"/>
          <w:lang w:val="uk-UA"/>
        </w:rPr>
        <w:t>утворення нового навчального закладу;</w:t>
      </w:r>
    </w:p>
    <w:p w:rsidR="00730680" w:rsidRPr="004F6C86" w:rsidRDefault="00730680" w:rsidP="00C16931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7" w:name="n17"/>
      <w:bookmarkEnd w:id="7"/>
      <w:r w:rsidRPr="004F6C86">
        <w:rPr>
          <w:rFonts w:ascii="Times New Roman" w:hAnsi="Times New Roman" w:cs="Times New Roman"/>
          <w:sz w:val="28"/>
          <w:szCs w:val="28"/>
          <w:lang w:val="uk-UA"/>
        </w:rPr>
        <w:t>наявність вакантної посади керівника навчального закладу;</w:t>
      </w:r>
    </w:p>
    <w:p w:rsidR="00730680" w:rsidRPr="004F6C86" w:rsidRDefault="00730680" w:rsidP="00C16931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n18"/>
      <w:bookmarkEnd w:id="8"/>
      <w:r w:rsidRPr="004F6C86">
        <w:rPr>
          <w:rFonts w:ascii="Times New Roman" w:hAnsi="Times New Roman" w:cs="Times New Roman"/>
          <w:sz w:val="28"/>
          <w:szCs w:val="28"/>
          <w:lang w:val="uk-UA"/>
        </w:rPr>
        <w:t>прийняття рішення щодо припинення (розірвання) трудового договору з керівником навчального закладу.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9" w:name="n19"/>
      <w:bookmarkEnd w:id="9"/>
      <w:r w:rsidRPr="004F6C86">
        <w:rPr>
          <w:rFonts w:ascii="Times New Roman" w:hAnsi="Times New Roman" w:cs="Times New Roman"/>
          <w:sz w:val="28"/>
          <w:szCs w:val="28"/>
          <w:lang w:val="uk-UA"/>
        </w:rPr>
        <w:t>5. Рішення та оголошення про проведення конкурсного відбору оприлюднюються в місцевих засобах масової інформації або на офіційному веб-сайті управління освіти не пізніше, ніж за один місяць до початку проведення конкурсного відбору.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n20"/>
      <w:bookmarkEnd w:id="10"/>
      <w:r w:rsidRPr="004F6C86">
        <w:rPr>
          <w:rFonts w:ascii="Times New Roman" w:hAnsi="Times New Roman" w:cs="Times New Roman"/>
          <w:sz w:val="28"/>
          <w:szCs w:val="28"/>
          <w:lang w:val="uk-UA"/>
        </w:rPr>
        <w:t>В оголошенні про проведення конкурсного відбору зазначаються:</w:t>
      </w:r>
    </w:p>
    <w:p w:rsidR="00730680" w:rsidRPr="004F6C86" w:rsidRDefault="00730680" w:rsidP="00C16931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1" w:name="n21"/>
      <w:bookmarkEnd w:id="11"/>
      <w:r w:rsidRPr="004F6C86">
        <w:rPr>
          <w:rFonts w:ascii="Times New Roman" w:hAnsi="Times New Roman" w:cs="Times New Roman"/>
          <w:sz w:val="28"/>
          <w:szCs w:val="28"/>
          <w:lang w:val="uk-UA"/>
        </w:rPr>
        <w:t>найменування і місцезнаходження навчального закладу;</w:t>
      </w:r>
    </w:p>
    <w:p w:rsidR="00730680" w:rsidRPr="004F6C86" w:rsidRDefault="00730680" w:rsidP="00C16931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22"/>
      <w:bookmarkEnd w:id="12"/>
      <w:r w:rsidRPr="004F6C86">
        <w:rPr>
          <w:rFonts w:ascii="Times New Roman" w:hAnsi="Times New Roman" w:cs="Times New Roman"/>
          <w:sz w:val="28"/>
          <w:szCs w:val="28"/>
          <w:lang w:val="uk-UA"/>
        </w:rPr>
        <w:t>найменування посади;</w:t>
      </w:r>
    </w:p>
    <w:p w:rsidR="00730680" w:rsidRPr="004F6C86" w:rsidRDefault="00730680" w:rsidP="00C16931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23"/>
      <w:bookmarkEnd w:id="13"/>
      <w:r w:rsidRPr="004F6C86">
        <w:rPr>
          <w:rFonts w:ascii="Times New Roman" w:hAnsi="Times New Roman" w:cs="Times New Roman"/>
          <w:sz w:val="28"/>
          <w:szCs w:val="28"/>
          <w:lang w:val="uk-UA"/>
        </w:rPr>
        <w:t>кваліфікаційні вимоги до претендентів на посаду керівника навчального закладу (далі – претенденти);</w:t>
      </w:r>
    </w:p>
    <w:p w:rsidR="00730680" w:rsidRPr="004F6C86" w:rsidRDefault="00730680" w:rsidP="00C16931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n24"/>
      <w:bookmarkEnd w:id="14"/>
      <w:r w:rsidRPr="004F6C86">
        <w:rPr>
          <w:rFonts w:ascii="Times New Roman" w:hAnsi="Times New Roman" w:cs="Times New Roman"/>
          <w:sz w:val="28"/>
          <w:szCs w:val="28"/>
          <w:lang w:val="uk-UA"/>
        </w:rPr>
        <w:t>перелік документів, які необхідно подати для участі в конкурсному відборі, та строк їх подання;</w:t>
      </w:r>
    </w:p>
    <w:p w:rsidR="00730680" w:rsidRPr="004F6C86" w:rsidRDefault="00730680" w:rsidP="00C16931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25"/>
      <w:bookmarkEnd w:id="15"/>
      <w:r w:rsidRPr="004F6C86">
        <w:rPr>
          <w:rFonts w:ascii="Times New Roman" w:hAnsi="Times New Roman" w:cs="Times New Roman"/>
          <w:sz w:val="28"/>
          <w:szCs w:val="28"/>
          <w:lang w:val="uk-UA"/>
        </w:rPr>
        <w:t>дата, місце та умови проведення конкурсного відбору;</w:t>
      </w:r>
    </w:p>
    <w:p w:rsidR="00730680" w:rsidRPr="004F6C86" w:rsidRDefault="00730680" w:rsidP="00C16931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26"/>
      <w:bookmarkEnd w:id="16"/>
      <w:r w:rsidRPr="004F6C86">
        <w:rPr>
          <w:rFonts w:ascii="Times New Roman" w:hAnsi="Times New Roman" w:cs="Times New Roman"/>
          <w:sz w:val="28"/>
          <w:szCs w:val="28"/>
          <w:lang w:val="uk-UA"/>
        </w:rPr>
        <w:t>прізвище, ім’я, по батькові, номер телефону та адреса електронної пошти особи, яка надає додаткову інформацію про проведення конкурсного відбору.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7" w:name="n27"/>
      <w:bookmarkEnd w:id="17"/>
      <w:r w:rsidRPr="004F6C86">
        <w:rPr>
          <w:rFonts w:ascii="Times New Roman" w:hAnsi="Times New Roman" w:cs="Times New Roman"/>
          <w:sz w:val="28"/>
          <w:szCs w:val="28"/>
          <w:lang w:val="uk-UA"/>
        </w:rPr>
        <w:t>В оголошенні може міститися додаткова інформація, що не суперечить законодавству.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8" w:name="n28"/>
      <w:bookmarkEnd w:id="18"/>
      <w:r w:rsidRPr="004F6C86">
        <w:rPr>
          <w:rFonts w:ascii="Times New Roman" w:hAnsi="Times New Roman" w:cs="Times New Roman"/>
          <w:sz w:val="28"/>
          <w:szCs w:val="28"/>
          <w:lang w:val="uk-UA"/>
        </w:rPr>
        <w:t>Строк подання документів для участі в конкурсному відборі не може становити менше 20 і більше 30 календарних днів з дня оприлюднення оголошення про проведення конкурсного відбору.</w:t>
      </w:r>
    </w:p>
    <w:p w:rsidR="00730680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19" w:name="n29"/>
      <w:bookmarkEnd w:id="19"/>
      <w:r w:rsidRPr="004F6C86">
        <w:rPr>
          <w:rFonts w:ascii="Times New Roman" w:hAnsi="Times New Roman" w:cs="Times New Roman"/>
          <w:sz w:val="28"/>
          <w:szCs w:val="28"/>
          <w:lang w:val="uk-UA"/>
        </w:rPr>
        <w:t>6. Для проведення конкурсного від</w:t>
      </w:r>
      <w:r>
        <w:rPr>
          <w:rFonts w:ascii="Times New Roman" w:hAnsi="Times New Roman" w:cs="Times New Roman"/>
          <w:sz w:val="28"/>
          <w:szCs w:val="28"/>
          <w:lang w:val="uk-UA"/>
        </w:rPr>
        <w:t>бору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утворює</w:t>
      </w:r>
      <w:r>
        <w:rPr>
          <w:rFonts w:ascii="Times New Roman" w:hAnsi="Times New Roman" w:cs="Times New Roman"/>
          <w:sz w:val="28"/>
          <w:szCs w:val="28"/>
          <w:lang w:val="uk-UA"/>
        </w:rPr>
        <w:t>ться конкурсна комісія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яку очолює начальник управління освіти.</w:t>
      </w:r>
    </w:p>
    <w:p w:rsidR="00730680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>о складу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конкурсної комісії входять:</w:t>
      </w:r>
    </w:p>
    <w:p w:rsidR="00730680" w:rsidRDefault="00730680" w:rsidP="003F6116">
      <w:pPr>
        <w:pStyle w:val="rvps2"/>
        <w:shd w:val="clear" w:color="auto" w:fill="FFFFFF"/>
        <w:spacing w:before="0" w:beforeAutospacing="0" w:after="0" w:afterAutospacing="0"/>
        <w:ind w:left="525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голова постійної депутатської комісії Лубенської міської ради з соціальної та гуманітарної політики; </w:t>
      </w:r>
    </w:p>
    <w:p w:rsidR="00730680" w:rsidRDefault="00730680" w:rsidP="003F6116">
      <w:pPr>
        <w:pStyle w:val="rvps2"/>
        <w:shd w:val="clear" w:color="auto" w:fill="FFFFFF"/>
        <w:spacing w:before="0" w:beforeAutospacing="0" w:after="0" w:afterAutospacing="0"/>
        <w:ind w:left="525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головний спеціаліст управління освіти з питань загальної середньої освіти;</w:t>
      </w:r>
    </w:p>
    <w:p w:rsidR="00730680" w:rsidRDefault="00730680" w:rsidP="003F6116">
      <w:pPr>
        <w:pStyle w:val="rvps2"/>
        <w:shd w:val="clear" w:color="auto" w:fill="FFFFFF"/>
        <w:spacing w:before="0" w:beforeAutospacing="0" w:after="0" w:afterAutospacing="0"/>
        <w:ind w:left="525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завідувач міського методичного кабінету;</w:t>
      </w:r>
    </w:p>
    <w:p w:rsidR="00730680" w:rsidRDefault="00730680" w:rsidP="003F6116">
      <w:pPr>
        <w:pStyle w:val="rvps2"/>
        <w:shd w:val="clear" w:color="auto" w:fill="FFFFFF"/>
        <w:spacing w:before="0" w:beforeAutospacing="0" w:after="0" w:afterAutospacing="0"/>
        <w:ind w:left="525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представник трудового колективу навчального закладу, на посаду керівника якого оголошено конкурс;</w:t>
      </w:r>
    </w:p>
    <w:p w:rsidR="00730680" w:rsidRDefault="00730680" w:rsidP="003F6116">
      <w:pPr>
        <w:pStyle w:val="rvps2"/>
        <w:shd w:val="clear" w:color="auto" w:fill="FFFFFF"/>
        <w:spacing w:before="0" w:beforeAutospacing="0" w:after="0" w:afterAutospacing="0"/>
        <w:ind w:left="525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представник батьківського комітету навчального закладу, на посаду керівника якого оголошено конкурс;</w:t>
      </w:r>
    </w:p>
    <w:p w:rsidR="00730680" w:rsidRDefault="00730680" w:rsidP="003F6116">
      <w:pPr>
        <w:pStyle w:val="rvps2"/>
        <w:shd w:val="clear" w:color="auto" w:fill="FFFFFF"/>
        <w:spacing w:before="0" w:beforeAutospacing="0" w:after="0" w:afterAutospacing="0"/>
        <w:ind w:left="525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 голова міського комітету профспілки працівників освіти і науки.</w:t>
      </w:r>
    </w:p>
    <w:p w:rsidR="00730680" w:rsidRPr="004F6C86" w:rsidRDefault="00730680" w:rsidP="003F6116">
      <w:pPr>
        <w:pStyle w:val="rvps2"/>
        <w:shd w:val="clear" w:color="auto" w:fill="FFFFFF"/>
        <w:spacing w:before="0" w:beforeAutospacing="0" w:after="0" w:afterAutospacing="0"/>
        <w:ind w:left="525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участі в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роботі комісії з правом дорадчого голосу можуть бути залучені представники інших громадських об’єднань та експерти у сфері загальної середньої освіти. Склад конкурсної комісії затверджується наказом управління освіти виконавчого комітету 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0" w:name="n30"/>
      <w:bookmarkEnd w:id="20"/>
      <w:r w:rsidRPr="004F6C86">
        <w:rPr>
          <w:rFonts w:ascii="Times New Roman" w:hAnsi="Times New Roman" w:cs="Times New Roman"/>
          <w:sz w:val="28"/>
          <w:szCs w:val="28"/>
          <w:lang w:val="uk-UA"/>
        </w:rPr>
        <w:t>Засідання конкурсної комісії вважається правомочним, якщо на ньому присутні не менше двох третин усіх членів комісії. Рішення конкурсної комісії приймається більшістю голосів присутніх на засіданні членів комісії. У разі рівного розподілу голосів вирішальним є голос голови конкурсної комісії.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1" w:name="n31"/>
      <w:bookmarkEnd w:id="21"/>
      <w:r w:rsidRPr="004F6C86">
        <w:rPr>
          <w:rFonts w:ascii="Times New Roman" w:hAnsi="Times New Roman" w:cs="Times New Roman"/>
          <w:sz w:val="28"/>
          <w:szCs w:val="28"/>
          <w:lang w:val="uk-UA"/>
        </w:rPr>
        <w:t>7. Конкурсний відбір полягає у вивченні конкурсною комісією поданих претендентами документів: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2" w:name="n32"/>
      <w:bookmarkEnd w:id="22"/>
      <w:r w:rsidRPr="004F6C86">
        <w:rPr>
          <w:rFonts w:ascii="Times New Roman" w:hAnsi="Times New Roman" w:cs="Times New Roman"/>
          <w:sz w:val="28"/>
          <w:szCs w:val="28"/>
          <w:lang w:val="uk-UA"/>
        </w:rPr>
        <w:t>1) документів, що підтверджують відповідність кваліфікаційни</w:t>
      </w:r>
      <w:r>
        <w:rPr>
          <w:rFonts w:ascii="Times New Roman" w:hAnsi="Times New Roman" w:cs="Times New Roman"/>
          <w:sz w:val="28"/>
          <w:szCs w:val="28"/>
          <w:lang w:val="uk-UA"/>
        </w:rPr>
        <w:t>м вимогам  (диплома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та додатку до нього, курсів підвищення кваліфікації за останні 5 років). Копії зазначених документів повинні бути завіреними у відповідності до вимог чинного законодавства;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3" w:name="n33"/>
      <w:bookmarkEnd w:id="23"/>
      <w:r w:rsidRPr="004F6C86">
        <w:rPr>
          <w:rFonts w:ascii="Times New Roman" w:hAnsi="Times New Roman" w:cs="Times New Roman"/>
          <w:sz w:val="28"/>
          <w:szCs w:val="28"/>
          <w:lang w:val="uk-UA"/>
        </w:rPr>
        <w:t>2) мотиваційний лист і перспективний план розвитку навчального закладу та проведення претендентом відкритої публічної презентації.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4" w:name="n34"/>
      <w:bookmarkStart w:id="25" w:name="n35"/>
      <w:bookmarkEnd w:id="24"/>
      <w:bookmarkEnd w:id="25"/>
      <w:r w:rsidRPr="004F6C86">
        <w:rPr>
          <w:rFonts w:ascii="Times New Roman" w:hAnsi="Times New Roman" w:cs="Times New Roman"/>
          <w:sz w:val="28"/>
          <w:szCs w:val="28"/>
          <w:lang w:val="uk-UA"/>
        </w:rPr>
        <w:t>Вивчення конкурсною комісією поданих документів, мотиваційного листа і перспективного плану розвитку навчального закладу не може здійснюватися більш як п’ять робочих днів.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6" w:name="n36"/>
      <w:bookmarkEnd w:id="26"/>
      <w:r w:rsidRPr="004F6C86">
        <w:rPr>
          <w:rFonts w:ascii="Times New Roman" w:hAnsi="Times New Roman" w:cs="Times New Roman"/>
          <w:sz w:val="28"/>
          <w:szCs w:val="28"/>
          <w:lang w:val="uk-UA"/>
        </w:rPr>
        <w:t>8. Конкурсна комісія протягом одного робочого дня після завершення вивчення поданих документів, мотиваційного листа і перспективного плану розвитку навчального закладу надає претендентам та начальнику управління освіти висновок щодо результатів конкурсного відбору.</w:t>
      </w:r>
    </w:p>
    <w:p w:rsidR="00730680" w:rsidRPr="004F6C86" w:rsidRDefault="00730680" w:rsidP="009527D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7" w:name="n37"/>
      <w:bookmarkEnd w:id="27"/>
      <w:r w:rsidRPr="004F6C86">
        <w:rPr>
          <w:rFonts w:ascii="Times New Roman" w:hAnsi="Times New Roman" w:cs="Times New Roman"/>
          <w:sz w:val="28"/>
          <w:szCs w:val="28"/>
          <w:lang w:val="uk-UA"/>
        </w:rPr>
        <w:t>Кожен претендент може надати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управління освіти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обґрунтовані заперечення що</w:t>
      </w:r>
      <w:r>
        <w:rPr>
          <w:rFonts w:ascii="Times New Roman" w:hAnsi="Times New Roman" w:cs="Times New Roman"/>
          <w:sz w:val="28"/>
          <w:szCs w:val="28"/>
          <w:lang w:val="uk-UA"/>
        </w:rPr>
        <w:t>до висновку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 не пізніше ніж через п’ять робочих днів з дати його отримання.</w:t>
      </w:r>
    </w:p>
    <w:p w:rsidR="00730680" w:rsidRPr="004F6C86" w:rsidRDefault="00730680" w:rsidP="009527D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8" w:name="n38"/>
      <w:bookmarkEnd w:id="28"/>
      <w:r w:rsidRPr="004F6C86">
        <w:rPr>
          <w:rFonts w:ascii="Times New Roman" w:hAnsi="Times New Roman" w:cs="Times New Roman"/>
          <w:sz w:val="28"/>
          <w:szCs w:val="28"/>
          <w:lang w:val="uk-UA"/>
        </w:rPr>
        <w:t>9. За результатам конкурсного відбору начальник управління освіти направляє до атестаційної комісії управління освіти подання про атестацію особи, яка претендує на зайняття посади керівника навчального закладу, з метою призначення цієї особи на посаду.</w:t>
      </w:r>
    </w:p>
    <w:p w:rsidR="00730680" w:rsidRPr="004F6C86" w:rsidRDefault="00730680" w:rsidP="009527DF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Перед призначенням на посаду керівника навчального закладу особа, яка пройшла конкурс, повинна пройти атестацію керівних кадрів освіти у порядку, встановленого чинним законодавством. </w:t>
      </w:r>
    </w:p>
    <w:p w:rsidR="00730680" w:rsidRPr="004F6C86" w:rsidRDefault="00730680" w:rsidP="009527D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C86">
        <w:rPr>
          <w:rFonts w:ascii="Times New Roman" w:hAnsi="Times New Roman" w:cs="Times New Roman"/>
          <w:sz w:val="28"/>
          <w:szCs w:val="28"/>
          <w:lang w:val="uk-UA"/>
        </w:rPr>
        <w:t>Процедура атестації керівника навчального закладу здійснюються за умовами передбаченими Типовим положенням про атестацію педагогічних працівників.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10. На підставі висновку та заперечень (за наявності), зазначених </w:t>
      </w:r>
      <w:r w:rsidRPr="00015A3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15A30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 </w:t>
      </w:r>
      <w:hyperlink r:id="rId5" w:anchor="n36" w:history="1">
        <w:r w:rsidRPr="00015A30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пункті 8</w:t>
        </w:r>
      </w:hyperlink>
      <w:r w:rsidRPr="00015A30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 </w:t>
      </w:r>
      <w:r w:rsidRPr="004F6C86">
        <w:rPr>
          <w:rFonts w:ascii="Times New Roman" w:hAnsi="Times New Roman" w:cs="Times New Roman"/>
          <w:sz w:val="28"/>
          <w:szCs w:val="28"/>
          <w:lang w:val="uk-UA"/>
        </w:rPr>
        <w:t>цього Порядку, та рішення атестаційної комісії управління освіти не раніше ніж через п’ять робочих днів та не пізніше ніж через 10 робочих днів управління освіти в особі начальника укладає трудовий договір з визначеним претендентом з дотриманням вимог законодавства про працю.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29" w:name="n39"/>
      <w:bookmarkEnd w:id="29"/>
      <w:r w:rsidRPr="004F6C86">
        <w:rPr>
          <w:rFonts w:ascii="Times New Roman" w:hAnsi="Times New Roman" w:cs="Times New Roman"/>
          <w:sz w:val="28"/>
          <w:szCs w:val="28"/>
          <w:lang w:val="uk-UA"/>
        </w:rPr>
        <w:t>11. Конкурсний відбір визнається таким, що не відбувся, у випадках, коли:</w:t>
      </w:r>
    </w:p>
    <w:p w:rsidR="00730680" w:rsidRPr="004F6C86" w:rsidRDefault="00730680" w:rsidP="00C16931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30" w:name="n40"/>
      <w:bookmarkEnd w:id="30"/>
      <w:r w:rsidRPr="004F6C86">
        <w:rPr>
          <w:rFonts w:ascii="Times New Roman" w:hAnsi="Times New Roman" w:cs="Times New Roman"/>
          <w:sz w:val="28"/>
          <w:szCs w:val="28"/>
          <w:lang w:val="uk-UA"/>
        </w:rPr>
        <w:t>відсутні заяви про участь у конкурсному відборі;</w:t>
      </w:r>
    </w:p>
    <w:p w:rsidR="00730680" w:rsidRPr="004F6C86" w:rsidRDefault="00730680" w:rsidP="00C16931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31" w:name="n41"/>
      <w:bookmarkEnd w:id="31"/>
      <w:r w:rsidRPr="004F6C86">
        <w:rPr>
          <w:rFonts w:ascii="Times New Roman" w:hAnsi="Times New Roman" w:cs="Times New Roman"/>
          <w:sz w:val="28"/>
          <w:szCs w:val="28"/>
          <w:lang w:val="uk-UA"/>
        </w:rPr>
        <w:t>жоден з претендентів не пройшов конкурсного відбору;</w:t>
      </w:r>
    </w:p>
    <w:p w:rsidR="00730680" w:rsidRPr="004F6C86" w:rsidRDefault="00730680" w:rsidP="00C16931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32" w:name="n42"/>
      <w:bookmarkEnd w:id="32"/>
      <w:r w:rsidRPr="004F6C86">
        <w:rPr>
          <w:rFonts w:ascii="Times New Roman" w:hAnsi="Times New Roman" w:cs="Times New Roman"/>
          <w:sz w:val="28"/>
          <w:szCs w:val="28"/>
          <w:lang w:val="uk-UA"/>
        </w:rPr>
        <w:t>конкурсною комісією не визначено претендента.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33" w:name="n43"/>
      <w:bookmarkEnd w:id="33"/>
      <w:r w:rsidRPr="004F6C86">
        <w:rPr>
          <w:rFonts w:ascii="Times New Roman" w:hAnsi="Times New Roman" w:cs="Times New Roman"/>
          <w:sz w:val="28"/>
          <w:szCs w:val="28"/>
          <w:lang w:val="uk-UA"/>
        </w:rPr>
        <w:t>Підставою для визнання конкурсного відбору таким, що не відбувся, є рішення органу, що призначає керівника навчального закладу.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34" w:name="n44"/>
      <w:bookmarkEnd w:id="34"/>
      <w:r w:rsidRPr="004F6C86">
        <w:rPr>
          <w:rFonts w:ascii="Times New Roman" w:hAnsi="Times New Roman" w:cs="Times New Roman"/>
          <w:sz w:val="28"/>
          <w:szCs w:val="28"/>
          <w:lang w:val="uk-UA"/>
        </w:rPr>
        <w:t>Якщо конкурсний відбір не відбувся, проводиться повторний конкурсний відбір відповідно до цього Порядку.</w:t>
      </w:r>
    </w:p>
    <w:p w:rsidR="00730680" w:rsidRPr="004F6C86" w:rsidRDefault="00730680" w:rsidP="00C1693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bookmarkStart w:id="35" w:name="n45"/>
      <w:bookmarkEnd w:id="35"/>
      <w:r w:rsidRPr="004F6C86">
        <w:rPr>
          <w:rFonts w:ascii="Times New Roman" w:hAnsi="Times New Roman" w:cs="Times New Roman"/>
          <w:sz w:val="28"/>
          <w:szCs w:val="28"/>
          <w:lang w:val="uk-UA"/>
        </w:rPr>
        <w:t xml:space="preserve">12. Результати конкурсного відбору оприлюднюються в місцевих засобах масової інформації або на офіційному веб-сайті управління освіти. </w:t>
      </w:r>
    </w:p>
    <w:p w:rsidR="00730680" w:rsidRPr="004F6C86" w:rsidRDefault="00730680" w:rsidP="00C16931">
      <w:pPr>
        <w:tabs>
          <w:tab w:val="num" w:pos="0"/>
        </w:tabs>
        <w:ind w:left="18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36" w:name="n46"/>
      <w:bookmarkEnd w:id="36"/>
    </w:p>
    <w:p w:rsidR="00730680" w:rsidRPr="000B42EE" w:rsidRDefault="00730680" w:rsidP="000B42EE">
      <w:pPr>
        <w:tabs>
          <w:tab w:val="num" w:pos="0"/>
        </w:tabs>
        <w:ind w:left="180"/>
        <w:rPr>
          <w:rFonts w:ascii="Times New Roman" w:hAnsi="Times New Roman" w:cs="Times New Roman"/>
          <w:b/>
          <w:bCs/>
        </w:rPr>
      </w:pPr>
      <w:r w:rsidRPr="000B42EE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міської ради</w:t>
      </w:r>
      <w:r w:rsidRPr="000B42E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42E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42E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42E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42E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О.В.Карпець</w:t>
      </w:r>
    </w:p>
    <w:sectPr w:rsidR="00730680" w:rsidRPr="000B42EE" w:rsidSect="00E53ADE">
      <w:pgSz w:w="11907" w:h="16840" w:code="9"/>
      <w:pgMar w:top="709" w:right="708" w:bottom="709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A582E"/>
    <w:multiLevelType w:val="hybridMultilevel"/>
    <w:tmpl w:val="A8A2BF34"/>
    <w:lvl w:ilvl="0" w:tplc="469E7E9C">
      <w:start w:val="6"/>
      <w:numFmt w:val="bullet"/>
      <w:lvlText w:val="-"/>
      <w:lvlJc w:val="left"/>
      <w:pPr>
        <w:tabs>
          <w:tab w:val="num" w:pos="1305"/>
        </w:tabs>
        <w:ind w:left="1305" w:hanging="7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cs="Wingdings" w:hint="default"/>
      </w:rPr>
    </w:lvl>
  </w:abstractNum>
  <w:abstractNum w:abstractNumId="1">
    <w:nsid w:val="392A414D"/>
    <w:multiLevelType w:val="hybridMultilevel"/>
    <w:tmpl w:val="B3A41E4C"/>
    <w:lvl w:ilvl="0" w:tplc="9A809436">
      <w:start w:val="1"/>
      <w:numFmt w:val="bullet"/>
      <w:lvlText w:val=""/>
      <w:lvlJc w:val="left"/>
      <w:pPr>
        <w:ind w:left="11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2">
    <w:nsid w:val="3B0A264D"/>
    <w:multiLevelType w:val="hybridMultilevel"/>
    <w:tmpl w:val="8E5C0092"/>
    <w:lvl w:ilvl="0" w:tplc="A55E81B6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E9713A"/>
    <w:multiLevelType w:val="hybridMultilevel"/>
    <w:tmpl w:val="39A0103C"/>
    <w:lvl w:ilvl="0" w:tplc="9A809436">
      <w:start w:val="1"/>
      <w:numFmt w:val="bullet"/>
      <w:lvlText w:val=""/>
      <w:lvlJc w:val="left"/>
      <w:pPr>
        <w:ind w:left="11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4">
    <w:nsid w:val="70B52332"/>
    <w:multiLevelType w:val="hybridMultilevel"/>
    <w:tmpl w:val="E7E03B9A"/>
    <w:lvl w:ilvl="0" w:tplc="9A809436">
      <w:start w:val="1"/>
      <w:numFmt w:val="bullet"/>
      <w:lvlText w:val=""/>
      <w:lvlJc w:val="left"/>
      <w:pPr>
        <w:ind w:left="11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931"/>
    <w:rsid w:val="00015A30"/>
    <w:rsid w:val="000B42EE"/>
    <w:rsid w:val="00126D79"/>
    <w:rsid w:val="0018730F"/>
    <w:rsid w:val="001A3A8F"/>
    <w:rsid w:val="001D2509"/>
    <w:rsid w:val="0022132B"/>
    <w:rsid w:val="0028313E"/>
    <w:rsid w:val="002C059A"/>
    <w:rsid w:val="00304480"/>
    <w:rsid w:val="0035710F"/>
    <w:rsid w:val="003F6116"/>
    <w:rsid w:val="0048556B"/>
    <w:rsid w:val="004C0488"/>
    <w:rsid w:val="004F6C86"/>
    <w:rsid w:val="004F7FE4"/>
    <w:rsid w:val="005A6B9A"/>
    <w:rsid w:val="00622285"/>
    <w:rsid w:val="00631DB6"/>
    <w:rsid w:val="007020BB"/>
    <w:rsid w:val="00711E69"/>
    <w:rsid w:val="00730680"/>
    <w:rsid w:val="007545E1"/>
    <w:rsid w:val="007E286A"/>
    <w:rsid w:val="00896A63"/>
    <w:rsid w:val="008A2E42"/>
    <w:rsid w:val="008B1A49"/>
    <w:rsid w:val="00924DE7"/>
    <w:rsid w:val="009527DF"/>
    <w:rsid w:val="009B71B1"/>
    <w:rsid w:val="009C0DE4"/>
    <w:rsid w:val="00A62A48"/>
    <w:rsid w:val="00A6704C"/>
    <w:rsid w:val="00B12943"/>
    <w:rsid w:val="00B55CB9"/>
    <w:rsid w:val="00B7555D"/>
    <w:rsid w:val="00B75965"/>
    <w:rsid w:val="00BB6FEF"/>
    <w:rsid w:val="00C16931"/>
    <w:rsid w:val="00C42929"/>
    <w:rsid w:val="00C6058A"/>
    <w:rsid w:val="00C6487A"/>
    <w:rsid w:val="00C66298"/>
    <w:rsid w:val="00CA4D2E"/>
    <w:rsid w:val="00CA501F"/>
    <w:rsid w:val="00CC738D"/>
    <w:rsid w:val="00D42E5E"/>
    <w:rsid w:val="00D7179A"/>
    <w:rsid w:val="00DF57F7"/>
    <w:rsid w:val="00E3410A"/>
    <w:rsid w:val="00E53ADE"/>
    <w:rsid w:val="00F54F70"/>
    <w:rsid w:val="00F907DE"/>
    <w:rsid w:val="00FD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DE7"/>
    <w:pPr>
      <w:spacing w:after="200" w:line="276" w:lineRule="auto"/>
    </w:pPr>
    <w:rPr>
      <w:rFonts w:cs="Calibri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A3A8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A3A8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uiPriority w:val="99"/>
    <w:rsid w:val="00C16931"/>
  </w:style>
  <w:style w:type="character" w:customStyle="1" w:styleId="apple-converted-space">
    <w:name w:val="apple-converted-space"/>
    <w:uiPriority w:val="99"/>
    <w:rsid w:val="00C16931"/>
  </w:style>
  <w:style w:type="paragraph" w:customStyle="1" w:styleId="rvps6">
    <w:name w:val="rvps6"/>
    <w:basedOn w:val="Normal"/>
    <w:uiPriority w:val="99"/>
    <w:rsid w:val="00C1693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rvps2">
    <w:name w:val="rvps2"/>
    <w:basedOn w:val="Normal"/>
    <w:uiPriority w:val="99"/>
    <w:rsid w:val="00C1693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C1693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A3A8F"/>
    <w:pPr>
      <w:tabs>
        <w:tab w:val="center" w:pos="4153"/>
        <w:tab w:val="right" w:pos="8306"/>
      </w:tabs>
      <w:spacing w:after="0" w:line="240" w:lineRule="auto"/>
    </w:pPr>
    <w:rPr>
      <w:sz w:val="28"/>
      <w:szCs w:val="28"/>
      <w:lang w:val="uk-U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501F"/>
    <w:rPr>
      <w:lang w:val="ru-RU" w:eastAsia="ru-RU"/>
    </w:rPr>
  </w:style>
  <w:style w:type="paragraph" w:styleId="Title">
    <w:name w:val="Title"/>
    <w:basedOn w:val="Normal"/>
    <w:link w:val="TitleChar"/>
    <w:uiPriority w:val="99"/>
    <w:qFormat/>
    <w:locked/>
    <w:rsid w:val="001A3A8F"/>
    <w:pPr>
      <w:spacing w:after="0" w:line="240" w:lineRule="auto"/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CA501F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1A3A8F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A501F"/>
    <w:rPr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1A3A8F"/>
    <w:pPr>
      <w:spacing w:after="0" w:line="240" w:lineRule="auto"/>
      <w:ind w:firstLine="709"/>
      <w:jc w:val="both"/>
    </w:pPr>
    <w:rPr>
      <w:sz w:val="28"/>
      <w:szCs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A501F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30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0.rada.gov.ua/laws/show/827-2015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238</TotalTime>
  <Pages>3</Pages>
  <Words>1180</Words>
  <Characters>6730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Home-PC</dc:creator>
  <cp:keywords/>
  <dc:description/>
  <cp:lastModifiedBy>Методист</cp:lastModifiedBy>
  <cp:revision>16</cp:revision>
  <cp:lastPrinted>2016-03-28T09:00:00Z</cp:lastPrinted>
  <dcterms:created xsi:type="dcterms:W3CDTF">2016-03-26T06:05:00Z</dcterms:created>
  <dcterms:modified xsi:type="dcterms:W3CDTF">2016-03-28T09:02:00Z</dcterms:modified>
</cp:coreProperties>
</file>